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EF568A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EF568A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EF568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EF568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EF568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EF568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EF568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EF568A">
        <w:rPr>
          <w:b w:val="0"/>
        </w:rPr>
        <w:t xml:space="preserve"> 39/2307-21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EF568A" w:rsidP="00232C8F">
            <w:r>
              <w:t>Мастер производственного обучения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EF568A" w:rsidP="00232C8F">
            <w:r>
              <w:t>23962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EF568A" w:rsidRPr="00EF568A">
        <w:rPr>
          <w:rStyle w:val="aa"/>
        </w:rPr>
        <w:t xml:space="preserve"> Педагогический персонал (осуществляющий учебный процесс)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EF568A" w:rsidRPr="00EF568A">
        <w:rPr>
          <w:rStyle w:val="aa"/>
        </w:rPr>
        <w:t>2;  39/2307-21, 40/2307-21А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EF568A" w:rsidRPr="00EF568A">
        <w:rPr>
          <w:u w:val="single"/>
        </w:rPr>
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EF568A" w:rsidP="00BA30DE">
            <w:pPr>
              <w:jc w:val="center"/>
            </w:pPr>
            <w:r>
              <w:t>2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EF568A" w:rsidP="00BA30DE">
            <w:pPr>
              <w:jc w:val="center"/>
            </w:pPr>
            <w:r>
              <w:t>4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EF568A" w:rsidP="00BA30DE">
            <w:pPr>
              <w:jc w:val="center"/>
            </w:pPr>
            <w:r>
              <w:t>4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EF568A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EF568A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EF568A" w:rsidP="00BA30DE">
            <w:pPr>
              <w:jc w:val="center"/>
            </w:pPr>
            <w:r>
              <w:t>117-663-033 52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EF568A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EF568A" w:rsidRDefault="00EF568A" w:rsidP="00BA30DE">
            <w:pPr>
              <w:jc w:val="center"/>
            </w:pPr>
            <w:r>
              <w:t>040-757-728 59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F568A" w:rsidRPr="00D15B1E" w:rsidRDefault="00EF568A" w:rsidP="00AD14A4">
            <w:pPr>
              <w:rPr>
                <w:rStyle w:val="a7"/>
              </w:rPr>
            </w:pPr>
          </w:p>
        </w:tc>
      </w:tr>
      <w:tr w:rsidR="00EF568A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EF568A" w:rsidRDefault="00EF568A" w:rsidP="00BA30DE">
            <w:pPr>
              <w:jc w:val="center"/>
            </w:pPr>
            <w:r>
              <w:t>040-757-898 76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F568A" w:rsidRPr="00D15B1E" w:rsidRDefault="00EF568A" w:rsidP="00AD14A4">
            <w:pPr>
              <w:rPr>
                <w:rStyle w:val="a7"/>
              </w:rPr>
            </w:pPr>
          </w:p>
        </w:tc>
      </w:tr>
      <w:tr w:rsidR="00EF568A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EF568A" w:rsidRDefault="00EF568A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F568A" w:rsidRPr="00D15B1E" w:rsidRDefault="00EF568A" w:rsidP="00AD14A4">
            <w:pPr>
              <w:rPr>
                <w:rStyle w:val="a7"/>
              </w:rPr>
            </w:pPr>
          </w:p>
        </w:tc>
      </w:tr>
      <w:tr w:rsidR="00EF568A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EF568A" w:rsidRDefault="00EF568A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F568A" w:rsidRPr="00D15B1E" w:rsidRDefault="00EF568A" w:rsidP="00AD14A4">
            <w:pPr>
              <w:rPr>
                <w:rStyle w:val="a7"/>
              </w:rPr>
            </w:pPr>
          </w:p>
        </w:tc>
      </w:tr>
      <w:tr w:rsidR="00EF568A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EF568A" w:rsidRDefault="00EF568A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F568A" w:rsidRPr="00D15B1E" w:rsidRDefault="00EF568A" w:rsidP="00AD14A4">
            <w:pPr>
              <w:rPr>
                <w:rStyle w:val="a7"/>
              </w:rPr>
            </w:pPr>
          </w:p>
        </w:tc>
      </w:tr>
      <w:tr w:rsidR="00EF568A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EF568A" w:rsidRDefault="00EF568A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F568A" w:rsidRPr="00D15B1E" w:rsidRDefault="00EF568A" w:rsidP="00AD14A4">
            <w:pPr>
              <w:rPr>
                <w:rStyle w:val="a7"/>
              </w:rPr>
            </w:pPr>
          </w:p>
        </w:tc>
      </w:tr>
      <w:tr w:rsidR="00EF568A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EF568A" w:rsidRDefault="00EF568A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F568A" w:rsidRPr="00D15B1E" w:rsidRDefault="00EF568A" w:rsidP="00AD14A4">
            <w:pPr>
              <w:rPr>
                <w:rStyle w:val="a7"/>
              </w:rPr>
            </w:pPr>
          </w:p>
        </w:tc>
      </w:tr>
      <w:tr w:rsidR="00EF568A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EF568A" w:rsidRDefault="00EF568A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F568A" w:rsidRPr="00D15B1E" w:rsidRDefault="00EF568A" w:rsidP="00AD14A4">
            <w:pPr>
              <w:rPr>
                <w:rStyle w:val="a7"/>
              </w:rPr>
            </w:pPr>
          </w:p>
        </w:tc>
      </w:tr>
      <w:tr w:rsidR="00EF568A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EF568A" w:rsidRDefault="00EF568A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F568A" w:rsidRPr="00D15B1E" w:rsidRDefault="00EF568A" w:rsidP="00AD14A4">
            <w:pPr>
              <w:rPr>
                <w:rStyle w:val="a7"/>
              </w:rPr>
            </w:pPr>
          </w:p>
        </w:tc>
      </w:tr>
      <w:tr w:rsidR="00EF568A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EF568A" w:rsidRDefault="00EF568A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F568A" w:rsidRPr="00D15B1E" w:rsidRDefault="00EF568A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EF568A" w:rsidRPr="00EF568A">
        <w:rPr>
          <w:rStyle w:val="aa"/>
        </w:rPr>
        <w:t xml:space="preserve"> ПК, блендер, миксер, электрическая мясорубка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EF568A" w:rsidRPr="00EF568A">
        <w:rPr>
          <w:rStyle w:val="aa"/>
        </w:rPr>
        <w:t xml:space="preserve"> Канцелярские принадлежности, расходные материалы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Default="00776AA2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lastRenderedPageBreak/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D555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D555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D555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D555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D555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D555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D555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D555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D555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D555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D555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D555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D555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D555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D555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D555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D555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D555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D555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D555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D555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D555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D555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D555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0D5550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D555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D555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D555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D555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D555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D555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D555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D555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D555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D555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D555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D555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0D5550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D5550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D555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D555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D555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D555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D555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0D555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0D555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F568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83C7B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83C7B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F568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83C7B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83C7B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F568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83C7B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83C7B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F568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83C7B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83C7B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F568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83C7B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83C7B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F568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83C7B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83C7B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ФЗ № 400 "О страховых пенсиях"  от 28.12.2013 г., ст. 30, п. 19   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F568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83C7B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C83C7B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23 (1 раз в год),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0D5550" w:rsidRPr="000D5550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0D5550" w:rsidRPr="000D5550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EF568A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EF568A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EF568A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/>
    <w:p w:rsidR="007E5490" w:rsidRDefault="007E5490" w:rsidP="003C5C39"/>
    <w:p w:rsidR="007E5490" w:rsidRPr="00D15B1E" w:rsidRDefault="007E5490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EF568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EF568A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EF568A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EF568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EF568A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EF568A" w:rsidRPr="00EF568A" w:rsidTr="00EF568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</w:tr>
      <w:tr w:rsidR="00EF568A" w:rsidRPr="00EF568A" w:rsidTr="00EF568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  <w:r w:rsidRPr="00EF568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  <w:r w:rsidRPr="00EF568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  <w:r w:rsidRPr="00EF568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  <w:r w:rsidRPr="00EF568A">
              <w:rPr>
                <w:vertAlign w:val="superscript"/>
              </w:rPr>
              <w:t>(дата)</w:t>
            </w:r>
          </w:p>
        </w:tc>
      </w:tr>
      <w:tr w:rsidR="00EF568A" w:rsidRPr="00EF568A" w:rsidTr="00EF568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</w:tr>
      <w:tr w:rsidR="00EF568A" w:rsidRPr="00EF568A" w:rsidTr="00EF568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  <w:r w:rsidRPr="00EF568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  <w:r w:rsidRPr="00EF568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  <w:r w:rsidRPr="00EF568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  <w:r w:rsidRPr="00EF568A">
              <w:rPr>
                <w:vertAlign w:val="superscript"/>
              </w:rPr>
              <w:t>(дата)</w:t>
            </w:r>
          </w:p>
        </w:tc>
      </w:tr>
      <w:tr w:rsidR="00EF568A" w:rsidRPr="00EF568A" w:rsidTr="00EF568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</w:tr>
      <w:tr w:rsidR="00EF568A" w:rsidRPr="00EF568A" w:rsidTr="00EF568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  <w:r w:rsidRPr="00EF568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  <w:r w:rsidRPr="00EF568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  <w:r w:rsidRPr="00EF568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  <w:r w:rsidRPr="00EF568A">
              <w:rPr>
                <w:vertAlign w:val="superscript"/>
              </w:rPr>
              <w:t>(дата)</w:t>
            </w:r>
          </w:p>
        </w:tc>
      </w:tr>
      <w:tr w:rsidR="00EF568A" w:rsidRPr="00EF568A" w:rsidTr="00EF568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</w:tr>
      <w:tr w:rsidR="00EF568A" w:rsidRPr="00EF568A" w:rsidTr="00EF568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  <w:r w:rsidRPr="00EF568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  <w:r w:rsidRPr="00EF568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  <w:r w:rsidRPr="00EF568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  <w:r w:rsidRPr="00EF568A">
              <w:rPr>
                <w:vertAlign w:val="superscript"/>
              </w:rPr>
              <w:t>(дата)</w:t>
            </w:r>
          </w:p>
        </w:tc>
      </w:tr>
      <w:tr w:rsidR="00EF568A" w:rsidRPr="00EF568A" w:rsidTr="00EF568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</w:tr>
      <w:tr w:rsidR="00EF568A" w:rsidRPr="00EF568A" w:rsidTr="00EF568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  <w:r w:rsidRPr="00EF568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  <w:r w:rsidRPr="00EF568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  <w:r w:rsidRPr="00EF568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  <w:r w:rsidRPr="00EF568A">
              <w:rPr>
                <w:vertAlign w:val="superscript"/>
              </w:rPr>
              <w:t>(дата)</w:t>
            </w:r>
          </w:p>
        </w:tc>
      </w:tr>
      <w:tr w:rsidR="00EF568A" w:rsidRPr="00EF568A" w:rsidTr="00EF568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</w:tr>
      <w:tr w:rsidR="00EF568A" w:rsidRPr="00EF568A" w:rsidTr="00EF568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  <w:r w:rsidRPr="00EF568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  <w:r w:rsidRPr="00EF568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  <w:r w:rsidRPr="00EF568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  <w:r w:rsidRPr="00EF568A">
              <w:rPr>
                <w:vertAlign w:val="superscript"/>
              </w:rPr>
              <w:t>(дата)</w:t>
            </w:r>
          </w:p>
        </w:tc>
      </w:tr>
      <w:tr w:rsidR="00EF568A" w:rsidRPr="00EF568A" w:rsidTr="00EF568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</w:tr>
      <w:tr w:rsidR="00EF568A" w:rsidRPr="00EF568A" w:rsidTr="00EF568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  <w:r w:rsidRPr="00EF568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  <w:r w:rsidRPr="00EF568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  <w:r w:rsidRPr="00EF568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  <w:r w:rsidRPr="00EF568A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0D5550" w:rsidP="003C5C39">
            <w:pPr>
              <w:pStyle w:val="a8"/>
            </w:pPr>
            <w:r>
              <w:t>18.02.2022</w:t>
            </w:r>
          </w:p>
        </w:tc>
      </w:tr>
      <w:tr w:rsidR="00EF07A3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3C5C39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</w:pPr>
            <w:r w:rsidRPr="00F8598E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  <w:r w:rsidRPr="00F8598E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0D5550" w:rsidP="00EF07A3">
            <w:pPr>
              <w:pStyle w:val="a8"/>
            </w:pPr>
            <w:r>
              <w:t>18.02.2022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EF568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EF568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EF568A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EF568A" w:rsidRPr="00EF568A" w:rsidTr="00EF568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8A" w:rsidRPr="00EF568A" w:rsidRDefault="00EF568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</w:tr>
      <w:tr w:rsidR="00EF568A" w:rsidRPr="00EF568A" w:rsidTr="00EF568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  <w:r w:rsidRPr="00EF568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F568A" w:rsidRPr="00EF568A" w:rsidRDefault="00EF568A" w:rsidP="00EF07A3">
            <w:pPr>
              <w:pStyle w:val="a8"/>
              <w:rPr>
                <w:vertAlign w:val="superscript"/>
              </w:rPr>
            </w:pPr>
            <w:r w:rsidRPr="00EF568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  <w:r w:rsidRPr="00EF568A">
              <w:rPr>
                <w:vertAlign w:val="superscript"/>
              </w:rPr>
              <w:t>(дата)</w:t>
            </w:r>
          </w:p>
        </w:tc>
      </w:tr>
      <w:tr w:rsidR="00EF568A" w:rsidRPr="00EF568A" w:rsidTr="00EF568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8A" w:rsidRPr="00EF568A" w:rsidRDefault="00EF568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</w:tr>
      <w:tr w:rsidR="00EF568A" w:rsidRPr="00EF568A" w:rsidTr="00EF568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  <w:r w:rsidRPr="00EF568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F568A" w:rsidRPr="00EF568A" w:rsidRDefault="00EF568A" w:rsidP="00EF07A3">
            <w:pPr>
              <w:pStyle w:val="a8"/>
              <w:rPr>
                <w:vertAlign w:val="superscript"/>
              </w:rPr>
            </w:pPr>
            <w:r w:rsidRPr="00EF568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  <w:r w:rsidRPr="00EF568A">
              <w:rPr>
                <w:vertAlign w:val="superscript"/>
              </w:rPr>
              <w:t>(дата)</w:t>
            </w:r>
          </w:p>
        </w:tc>
      </w:tr>
      <w:tr w:rsidR="00EF568A" w:rsidRPr="00EF568A" w:rsidTr="00EF568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8A" w:rsidRPr="00EF568A" w:rsidRDefault="00EF568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</w:tr>
      <w:tr w:rsidR="00EF568A" w:rsidRPr="00EF568A" w:rsidTr="00EF568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  <w:r w:rsidRPr="00EF568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F568A" w:rsidRPr="00EF568A" w:rsidRDefault="00EF568A" w:rsidP="00EF07A3">
            <w:pPr>
              <w:pStyle w:val="a8"/>
              <w:rPr>
                <w:vertAlign w:val="superscript"/>
              </w:rPr>
            </w:pPr>
            <w:r w:rsidRPr="00EF568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  <w:r w:rsidRPr="00EF568A">
              <w:rPr>
                <w:vertAlign w:val="superscript"/>
              </w:rPr>
              <w:t>(дата)</w:t>
            </w:r>
          </w:p>
        </w:tc>
      </w:tr>
      <w:tr w:rsidR="00EF568A" w:rsidRPr="00EF568A" w:rsidTr="00EF568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8A" w:rsidRPr="00EF568A" w:rsidRDefault="00EF568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</w:tr>
      <w:tr w:rsidR="00EF568A" w:rsidRPr="00EF568A" w:rsidTr="00EF568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  <w:r w:rsidRPr="00EF568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F568A" w:rsidRPr="00EF568A" w:rsidRDefault="00EF568A" w:rsidP="00EF07A3">
            <w:pPr>
              <w:pStyle w:val="a8"/>
              <w:rPr>
                <w:vertAlign w:val="superscript"/>
              </w:rPr>
            </w:pPr>
            <w:r w:rsidRPr="00EF568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  <w:r w:rsidRPr="00EF568A">
              <w:rPr>
                <w:vertAlign w:val="superscript"/>
              </w:rPr>
              <w:t>(дата)</w:t>
            </w:r>
          </w:p>
        </w:tc>
      </w:tr>
      <w:tr w:rsidR="00EF568A" w:rsidRPr="00EF568A" w:rsidTr="00EF568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8A" w:rsidRPr="00EF568A" w:rsidRDefault="00EF568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</w:tr>
      <w:tr w:rsidR="00EF568A" w:rsidRPr="00EF568A" w:rsidTr="00EF568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  <w:r w:rsidRPr="00EF568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F568A" w:rsidRPr="00EF568A" w:rsidRDefault="00EF568A" w:rsidP="00EF07A3">
            <w:pPr>
              <w:pStyle w:val="a8"/>
              <w:rPr>
                <w:vertAlign w:val="superscript"/>
              </w:rPr>
            </w:pPr>
            <w:r w:rsidRPr="00EF568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  <w:r w:rsidRPr="00EF568A">
              <w:rPr>
                <w:vertAlign w:val="superscript"/>
              </w:rPr>
              <w:t>(дата)</w:t>
            </w:r>
          </w:p>
        </w:tc>
      </w:tr>
      <w:tr w:rsidR="00EF568A" w:rsidRPr="00EF568A" w:rsidTr="00EF568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8A" w:rsidRPr="00EF568A" w:rsidRDefault="00EF568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</w:tr>
      <w:tr w:rsidR="00EF568A" w:rsidRPr="00EF568A" w:rsidTr="00EF568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  <w:r w:rsidRPr="00EF568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F568A" w:rsidRPr="00EF568A" w:rsidRDefault="00EF568A" w:rsidP="00EF07A3">
            <w:pPr>
              <w:pStyle w:val="a8"/>
              <w:rPr>
                <w:vertAlign w:val="superscript"/>
              </w:rPr>
            </w:pPr>
            <w:r w:rsidRPr="00EF568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  <w:r w:rsidRPr="00EF568A">
              <w:rPr>
                <w:vertAlign w:val="superscript"/>
              </w:rPr>
              <w:t>(дата)</w:t>
            </w:r>
          </w:p>
        </w:tc>
      </w:tr>
      <w:tr w:rsidR="00EF568A" w:rsidRPr="00EF568A" w:rsidTr="00EF568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8A" w:rsidRPr="00EF568A" w:rsidRDefault="00EF568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</w:tr>
      <w:tr w:rsidR="00EF568A" w:rsidRPr="00EF568A" w:rsidTr="00EF568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  <w:r w:rsidRPr="00EF568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F568A" w:rsidRPr="00EF568A" w:rsidRDefault="00EF568A" w:rsidP="00EF07A3">
            <w:pPr>
              <w:pStyle w:val="a8"/>
              <w:rPr>
                <w:vertAlign w:val="superscript"/>
              </w:rPr>
            </w:pPr>
            <w:r w:rsidRPr="00EF568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  <w:r w:rsidRPr="00EF568A">
              <w:rPr>
                <w:vertAlign w:val="superscript"/>
              </w:rPr>
              <w:t>(дата)</w:t>
            </w:r>
          </w:p>
        </w:tc>
      </w:tr>
      <w:tr w:rsidR="00EF568A" w:rsidRPr="00EF568A" w:rsidTr="00EF568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8A" w:rsidRPr="00EF568A" w:rsidRDefault="00EF568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</w:tr>
      <w:tr w:rsidR="00EF568A" w:rsidRPr="00EF568A" w:rsidTr="00EF568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  <w:r w:rsidRPr="00EF568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F568A" w:rsidRPr="00EF568A" w:rsidRDefault="00EF568A" w:rsidP="00EF07A3">
            <w:pPr>
              <w:pStyle w:val="a8"/>
              <w:rPr>
                <w:vertAlign w:val="superscript"/>
              </w:rPr>
            </w:pPr>
            <w:r w:rsidRPr="00EF568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  <w:r w:rsidRPr="00EF568A">
              <w:rPr>
                <w:vertAlign w:val="superscript"/>
              </w:rPr>
              <w:t>(дата)</w:t>
            </w:r>
          </w:p>
        </w:tc>
      </w:tr>
      <w:tr w:rsidR="00EF568A" w:rsidRPr="00EF568A" w:rsidTr="00EF568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8A" w:rsidRPr="00EF568A" w:rsidRDefault="00EF568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</w:tr>
      <w:tr w:rsidR="00EF568A" w:rsidRPr="00EF568A" w:rsidTr="00EF568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  <w:r w:rsidRPr="00EF568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F568A" w:rsidRPr="00EF568A" w:rsidRDefault="00EF568A" w:rsidP="00EF07A3">
            <w:pPr>
              <w:pStyle w:val="a8"/>
              <w:rPr>
                <w:vertAlign w:val="superscript"/>
              </w:rPr>
            </w:pPr>
            <w:r w:rsidRPr="00EF568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  <w:r w:rsidRPr="00EF568A">
              <w:rPr>
                <w:vertAlign w:val="superscript"/>
              </w:rPr>
              <w:t>(дата)</w:t>
            </w:r>
          </w:p>
        </w:tc>
      </w:tr>
      <w:tr w:rsidR="00EF568A" w:rsidRPr="00EF568A" w:rsidTr="00EF568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8A" w:rsidRPr="00EF568A" w:rsidRDefault="00EF568A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568A" w:rsidRPr="00EF568A" w:rsidRDefault="00EF568A" w:rsidP="004E51DC">
            <w:pPr>
              <w:pStyle w:val="a8"/>
            </w:pPr>
          </w:p>
        </w:tc>
      </w:tr>
      <w:tr w:rsidR="00EF568A" w:rsidRPr="00EF568A" w:rsidTr="00EF568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  <w:r w:rsidRPr="00EF568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F568A" w:rsidRPr="00EF568A" w:rsidRDefault="00EF568A" w:rsidP="00EF07A3">
            <w:pPr>
              <w:pStyle w:val="a8"/>
              <w:rPr>
                <w:vertAlign w:val="superscript"/>
              </w:rPr>
            </w:pPr>
            <w:r w:rsidRPr="00EF568A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568A" w:rsidRPr="00EF568A" w:rsidRDefault="00EF568A" w:rsidP="004E51DC">
            <w:pPr>
              <w:pStyle w:val="a8"/>
              <w:rPr>
                <w:vertAlign w:val="superscript"/>
              </w:rPr>
            </w:pPr>
            <w:r w:rsidRPr="00EF568A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490" w:rsidRDefault="007E5490" w:rsidP="0076042D">
      <w:pPr>
        <w:pStyle w:val="a9"/>
      </w:pPr>
      <w:r>
        <w:separator/>
      </w:r>
    </w:p>
  </w:endnote>
  <w:endnote w:type="continuationSeparator" w:id="0">
    <w:p w:rsidR="007E5490" w:rsidRDefault="007E549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EF568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39/2307-21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0D5550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0D5550" w:rsidRPr="000D5550">
            <w:rPr>
              <w:rStyle w:val="ad"/>
              <w:noProof/>
              <w:sz w:val="20"/>
            </w:rPr>
            <w:t>4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490" w:rsidRDefault="007E5490" w:rsidP="0076042D">
      <w:pPr>
        <w:pStyle w:val="a9"/>
      </w:pPr>
      <w:r>
        <w:separator/>
      </w:r>
    </w:p>
  </w:footnote>
  <w:footnote w:type="continuationSeparator" w:id="0">
    <w:p w:rsidR="007E5490" w:rsidRDefault="007E549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2;  39/2307-21, 40/2307-21А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Педагогический персонал (осуществляющий учебный процесс)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23962 "/>
    <w:docVar w:name="codeok " w:val="    "/>
    <w:docVar w:name="col18" w:val=" 0 "/>
    <w:docVar w:name="colanal" w:val="  Отсутствуют"/>
    <w:docVar w:name="colrab" w:val=" 2 "/>
    <w:docVar w:name="colrab_anal" w:val=" 4 "/>
    <w:docVar w:name="colraball" w:val="    "/>
    <w:docVar w:name="colwom" w:val=" 2 "/>
    <w:docVar w:name="D_dog" w:val=" "/>
    <w:docVar w:name="D_prikaz" w:val=" "/>
    <w:docVar w:name="dop_info" w:val="   "/>
    <w:docVar w:name="dop_src" w:val="- отсутствуют;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39/2307-21"/>
    <w:docVar w:name="gig_kut" w:val="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39/2307-21 "/>
    <w:docVar w:name="oborud" w:val=" ПК, блендер, миксер, электрическая мясорубка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3, 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1E40D6B217FC432EB0157E615714436D"/>
    <w:docVar w:name="rm_id" w:val="6742"/>
    <w:docVar w:name="rm_name" w:val="                                          "/>
    <w:docVar w:name="rm_number" w:val=" 39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Да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32"/>
    <w:docVar w:name="tools" w:val=" Канцелярские принадлежности, расходные материалы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7E5490"/>
    <w:rsid w:val="000024F1"/>
    <w:rsid w:val="00017AE9"/>
    <w:rsid w:val="00025683"/>
    <w:rsid w:val="00046815"/>
    <w:rsid w:val="0005566C"/>
    <w:rsid w:val="000860ED"/>
    <w:rsid w:val="000905BE"/>
    <w:rsid w:val="00093DDC"/>
    <w:rsid w:val="000A7A57"/>
    <w:rsid w:val="000D1F5B"/>
    <w:rsid w:val="000D5550"/>
    <w:rsid w:val="00110025"/>
    <w:rsid w:val="001429B1"/>
    <w:rsid w:val="00145419"/>
    <w:rsid w:val="001456F8"/>
    <w:rsid w:val="0015635F"/>
    <w:rsid w:val="001607C8"/>
    <w:rsid w:val="00175CA2"/>
    <w:rsid w:val="00177F3D"/>
    <w:rsid w:val="001F4D8D"/>
    <w:rsid w:val="00232C8F"/>
    <w:rsid w:val="00234932"/>
    <w:rsid w:val="00244615"/>
    <w:rsid w:val="002A0605"/>
    <w:rsid w:val="002E55C6"/>
    <w:rsid w:val="00304341"/>
    <w:rsid w:val="00305B2F"/>
    <w:rsid w:val="003477BA"/>
    <w:rsid w:val="00367816"/>
    <w:rsid w:val="003876C3"/>
    <w:rsid w:val="00392428"/>
    <w:rsid w:val="003B0826"/>
    <w:rsid w:val="003B66AC"/>
    <w:rsid w:val="003C24DB"/>
    <w:rsid w:val="003C5C39"/>
    <w:rsid w:val="003F0765"/>
    <w:rsid w:val="0040104A"/>
    <w:rsid w:val="00401F5B"/>
    <w:rsid w:val="00402CAC"/>
    <w:rsid w:val="00411125"/>
    <w:rsid w:val="004205DB"/>
    <w:rsid w:val="00444410"/>
    <w:rsid w:val="00467C3A"/>
    <w:rsid w:val="00481C22"/>
    <w:rsid w:val="004838F0"/>
    <w:rsid w:val="00494C94"/>
    <w:rsid w:val="004A47AD"/>
    <w:rsid w:val="004C4DB2"/>
    <w:rsid w:val="004E51DC"/>
    <w:rsid w:val="004E5FB2"/>
    <w:rsid w:val="00510595"/>
    <w:rsid w:val="00563E94"/>
    <w:rsid w:val="00576095"/>
    <w:rsid w:val="005A3A36"/>
    <w:rsid w:val="005B2042"/>
    <w:rsid w:val="005B466C"/>
    <w:rsid w:val="005B7FE8"/>
    <w:rsid w:val="005C0A9A"/>
    <w:rsid w:val="005C3DCB"/>
    <w:rsid w:val="005D6DFE"/>
    <w:rsid w:val="005F6B08"/>
    <w:rsid w:val="00632974"/>
    <w:rsid w:val="00635CD3"/>
    <w:rsid w:val="00676220"/>
    <w:rsid w:val="0069682B"/>
    <w:rsid w:val="00696AD2"/>
    <w:rsid w:val="006C28B3"/>
    <w:rsid w:val="007029E3"/>
    <w:rsid w:val="007049EB"/>
    <w:rsid w:val="00706872"/>
    <w:rsid w:val="00710271"/>
    <w:rsid w:val="00717C9F"/>
    <w:rsid w:val="007332BC"/>
    <w:rsid w:val="00745D40"/>
    <w:rsid w:val="007462E1"/>
    <w:rsid w:val="0076042D"/>
    <w:rsid w:val="007657D5"/>
    <w:rsid w:val="00776AA2"/>
    <w:rsid w:val="007A4C5E"/>
    <w:rsid w:val="007D1852"/>
    <w:rsid w:val="007D2CEA"/>
    <w:rsid w:val="007E5490"/>
    <w:rsid w:val="007F73A6"/>
    <w:rsid w:val="00803C97"/>
    <w:rsid w:val="0083263D"/>
    <w:rsid w:val="00835248"/>
    <w:rsid w:val="00883461"/>
    <w:rsid w:val="008A010E"/>
    <w:rsid w:val="008E68DE"/>
    <w:rsid w:val="008E70C1"/>
    <w:rsid w:val="0090588D"/>
    <w:rsid w:val="00920DB5"/>
    <w:rsid w:val="0092778A"/>
    <w:rsid w:val="00967790"/>
    <w:rsid w:val="0098630F"/>
    <w:rsid w:val="009B024D"/>
    <w:rsid w:val="009B3577"/>
    <w:rsid w:val="009D30DB"/>
    <w:rsid w:val="009F2523"/>
    <w:rsid w:val="00A100AB"/>
    <w:rsid w:val="00A12349"/>
    <w:rsid w:val="00A204F5"/>
    <w:rsid w:val="00A46207"/>
    <w:rsid w:val="00A46928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0E37"/>
    <w:rsid w:val="00B04F25"/>
    <w:rsid w:val="00BA30DE"/>
    <w:rsid w:val="00BA5029"/>
    <w:rsid w:val="00BC2F3C"/>
    <w:rsid w:val="00BC4FC6"/>
    <w:rsid w:val="00BC7984"/>
    <w:rsid w:val="00C02721"/>
    <w:rsid w:val="00C03F4A"/>
    <w:rsid w:val="00C2076F"/>
    <w:rsid w:val="00C34C89"/>
    <w:rsid w:val="00C51624"/>
    <w:rsid w:val="00C83C7B"/>
    <w:rsid w:val="00CB0141"/>
    <w:rsid w:val="00CB5F23"/>
    <w:rsid w:val="00CE3307"/>
    <w:rsid w:val="00D15B1E"/>
    <w:rsid w:val="00D54969"/>
    <w:rsid w:val="00D76DF8"/>
    <w:rsid w:val="00DB1272"/>
    <w:rsid w:val="00DB5302"/>
    <w:rsid w:val="00DD6B1F"/>
    <w:rsid w:val="00E124F4"/>
    <w:rsid w:val="00E36337"/>
    <w:rsid w:val="00E3784F"/>
    <w:rsid w:val="00E43EDA"/>
    <w:rsid w:val="00EB72AD"/>
    <w:rsid w:val="00EC37A1"/>
    <w:rsid w:val="00EF07A3"/>
    <w:rsid w:val="00EF3DC4"/>
    <w:rsid w:val="00EF568A"/>
    <w:rsid w:val="00F13F9A"/>
    <w:rsid w:val="00F15977"/>
    <w:rsid w:val="00F31AF6"/>
    <w:rsid w:val="00F42313"/>
    <w:rsid w:val="00F4249F"/>
    <w:rsid w:val="00F60342"/>
    <w:rsid w:val="00F704CF"/>
    <w:rsid w:val="00F76072"/>
    <w:rsid w:val="00F80CCA"/>
    <w:rsid w:val="00F8598E"/>
    <w:rsid w:val="00FA66FC"/>
    <w:rsid w:val="00FA72EC"/>
    <w:rsid w:val="00FB001B"/>
    <w:rsid w:val="00FB24BF"/>
    <w:rsid w:val="00FD0BA7"/>
    <w:rsid w:val="00FD2BA8"/>
    <w:rsid w:val="00FE21DE"/>
    <w:rsid w:val="00FF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1</TotalTime>
  <Pages>4</Pages>
  <Words>951</Words>
  <Characters>5424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7</cp:revision>
  <dcterms:created xsi:type="dcterms:W3CDTF">2022-02-17T06:56:00Z</dcterms:created>
  <dcterms:modified xsi:type="dcterms:W3CDTF">2022-02-18T08:23:00Z</dcterms:modified>
</cp:coreProperties>
</file>